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E2081E">
        <w:rPr>
          <w:rFonts w:cs="Arial"/>
          <w:b/>
          <w:caps/>
          <w:sz w:val="28"/>
          <w:szCs w:val="28"/>
        </w:rPr>
        <w:t>1288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E2081E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E2081E">
              <w:rPr>
                <w:rFonts w:cs="Arial"/>
                <w:sz w:val="20"/>
                <w:szCs w:val="20"/>
              </w:rPr>
              <w:t>Solicita capina na área interna de reservatório do SAAE situado na entrada do Residencial Araucárias, no Jardim Santo Antonio da Boa Vista.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E2081E">
        <w:rPr>
          <w:rFonts w:cs="Arial"/>
        </w:rPr>
        <w:t>à realização de</w:t>
      </w:r>
      <w:r w:rsidR="00E2081E" w:rsidRPr="00E2081E">
        <w:rPr>
          <w:rFonts w:cs="Arial"/>
        </w:rPr>
        <w:t xml:space="preserve"> capina na área interna de reservatório do SAAE situado na entrada do Residencial Araucárias, no Jardim Santo Antonio da Boa Vista.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E2081E">
        <w:rPr>
          <w:rFonts w:cs="Arial"/>
        </w:rPr>
        <w:t xml:space="preserve">12 de maio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2081E" w:rsidRPr="005D429C" w:rsidRDefault="00E2081E" w:rsidP="005D42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E2081E" w:rsidRPr="00F17248" w:rsidRDefault="00E2081E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  <w:sz w:val="23"/>
          <w:szCs w:val="23"/>
        </w:rPr>
      </w:pPr>
      <w:r w:rsidRPr="005D429C">
        <w:rPr>
          <w:rFonts w:eastAsia="Calibri" w:cs="Arial"/>
          <w:lang w:eastAsia="en-US"/>
        </w:rPr>
        <w:t>Vereador - DEM</w:t>
      </w:r>
    </w:p>
    <w:p w:rsidR="003C3E53" w:rsidRPr="00ED4D34" w:rsidRDefault="003C3E53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3C3E53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606" w:rsidRDefault="00401606">
      <w:r>
        <w:separator/>
      </w:r>
    </w:p>
  </w:endnote>
  <w:endnote w:type="continuationSeparator" w:id="0">
    <w:p w:rsidR="00401606" w:rsidRDefault="00401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606" w:rsidRDefault="00401606">
      <w:r>
        <w:separator/>
      </w:r>
    </w:p>
  </w:footnote>
  <w:footnote w:type="continuationSeparator" w:id="0">
    <w:p w:rsidR="00401606" w:rsidRDefault="004016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401606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C0B27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081E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BCD40-1CF6-420C-939E-B55D8AA49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</TotalTime>
  <Pages>1</Pages>
  <Words>94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2020-03-16T12:28:00Z</cp:lastPrinted>
  <dcterms:created xsi:type="dcterms:W3CDTF">2021-05-10T17:03:00Z</dcterms:created>
  <dcterms:modified xsi:type="dcterms:W3CDTF">2021-05-10T17:04:00Z</dcterms:modified>
</cp:coreProperties>
</file>